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D82A16">
        <w:rPr>
          <w:rFonts w:asciiTheme="majorHAnsi" w:hAnsiTheme="majorHAnsi" w:cstheme="majorHAnsi"/>
          <w:u w:val="single"/>
        </w:rPr>
        <w:t>Lesson 3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a) What is the area of this shape? </w:t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3033367" wp14:editId="4A826207">
            <wp:extent cx="1057275" cy="11811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 squares</w:t>
      </w: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</w:rPr>
      </w:pPr>
    </w:p>
    <w:p w:rsidR="005B1DE3" w:rsidRPr="006774B3" w:rsidRDefault="005B1DE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b)</w:t>
      </w:r>
    </w:p>
    <w:p w:rsidR="001C1BF8" w:rsidRDefault="005B1DE3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2974975</wp:posOffset>
                </wp:positionV>
                <wp:extent cx="1009650" cy="4095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82A16" w:rsidRDefault="00D82A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36.25pt;margin-top:234.25pt;width:79.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" fillcolor="white [3201]" strokeweight=".5pt">
                <v:textbox>
                  <w:txbxContent>
                    <w:p w:rsidR="00D82A16" w:rsidRDefault="00D82A16"/>
                  </w:txbxContent>
                </v:textbox>
              </v:shape>
            </w:pict>
          </mc:Fallback>
        </mc:AlternateContent>
      </w:r>
      <w:r w:rsidR="00D82A16">
        <w:rPr>
          <w:noProof/>
        </w:rPr>
        <w:drawing>
          <wp:inline distT="0" distB="0" distL="0" distR="0" wp14:anchorId="08DCBE8D" wp14:editId="68778271">
            <wp:extent cx="3708974" cy="310705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3030" cy="311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A16" w:rsidRDefault="00D82A16" w:rsidP="00CB3E43">
      <w:pPr>
        <w:rPr>
          <w:rFonts w:asciiTheme="majorHAnsi" w:hAnsiTheme="majorHAnsi" w:cstheme="majorHAnsi"/>
          <w:sz w:val="28"/>
          <w:szCs w:val="32"/>
        </w:rPr>
      </w:pPr>
      <w:r w:rsidRPr="00D82A16">
        <w:rPr>
          <w:rFonts w:asciiTheme="majorHAnsi" w:hAnsiTheme="majorHAnsi" w:cstheme="majorHAnsi"/>
          <w:sz w:val="28"/>
          <w:szCs w:val="32"/>
        </w:rPr>
        <w:t>Do all these shapes have the same area?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E225813" wp14:editId="756E4426">
            <wp:extent cx="4664075" cy="4039235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03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3706463" wp14:editId="3C61D65E">
            <wp:extent cx="4664075" cy="2847975"/>
            <wp:effectExtent l="0" t="0" r="317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9A1F05C" wp14:editId="238809D9">
            <wp:extent cx="3991605" cy="288406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7332" cy="2895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7A2DC73" wp14:editId="0DE305F4">
            <wp:extent cx="3352800" cy="268224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6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DE3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6.</w:t>
      </w:r>
    </w:p>
    <w:p w:rsidR="001C1BF8" w:rsidRDefault="005B1DE3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B5EEBEB" wp14:editId="1B7D3FB8">
            <wp:extent cx="3482733" cy="3248025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96993" cy="3261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DB1" w:rsidRDefault="00CB7DB1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lastRenderedPageBreak/>
        <w:t>7.</w:t>
      </w:r>
    </w:p>
    <w:p w:rsidR="00CB7DB1" w:rsidRDefault="00CB7DB1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ED39E52" wp14:editId="66A789E4">
            <wp:extent cx="3972810" cy="3086100"/>
            <wp:effectExtent l="0" t="0" r="889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80596" cy="3092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DB1" w:rsidRPr="005B1DE3" w:rsidRDefault="00CB7DB1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0525FAB" wp14:editId="69FFA60B">
            <wp:extent cx="3573548" cy="3133725"/>
            <wp:effectExtent l="0" t="0" r="825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90819" cy="314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1C1BF8" w:rsidRDefault="001C1BF8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B1DE3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B7DB1"/>
    <w:rsid w:val="00CD1399"/>
    <w:rsid w:val="00CE19BB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82A16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A913B2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29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2021-02-10T14:41:00Z</dcterms:created>
  <dcterms:modified xsi:type="dcterms:W3CDTF">2021-02-10T14:41:00Z</dcterms:modified>
</cp:coreProperties>
</file>